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227E5E74" wp14:editId="64FA51CB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bookmarkStart w:id="3" w:name="_GoBack"/>
      <w:r w:rsidR="0009717D" w:rsidRPr="0009717D">
        <w:rPr>
          <w:rFonts w:ascii="Times New Roman" w:hAnsi="Times New Roman"/>
          <w:b w:val="0"/>
          <w:bCs/>
          <w:szCs w:val="48"/>
        </w:rPr>
        <w:t>GPMS_TVBatchISOCombo_Ver5</w:t>
      </w:r>
      <w:bookmarkEnd w:id="3"/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09717D">
        <w:rPr>
          <w:rFonts w:ascii="Times New Roman" w:hAnsi="Times New Roman"/>
          <w:b w:val="0"/>
          <w:noProof/>
          <w:kern w:val="0"/>
          <w:sz w:val="28"/>
        </w:rPr>
        <w:t>July 19,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09717D" w:rsidRPr="0009717D">
        <w:rPr>
          <w:rFonts w:ascii="Times New Roman" w:hAnsi="Times New Roman"/>
          <w:b w:val="0"/>
          <w:bCs/>
          <w:sz w:val="28"/>
          <w:szCs w:val="28"/>
        </w:rPr>
        <w:t>GPMS_TVBatchISOCombo_Ver5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7220C7C9" wp14:editId="6E9D7190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A22AF5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A22AF5">
        <w:rPr>
          <w:noProof/>
        </w:rPr>
        <w:t>10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4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5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4"/>
      <w:bookmarkEnd w:id="5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number,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6" w:name="_Toc182128353"/>
      <w:r w:rsidRPr="00106B75">
        <w:t>Input</w:t>
      </w:r>
      <w:bookmarkEnd w:id="6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7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7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8" w:name="_Toc182128355"/>
      <w:r w:rsidRPr="00106B75">
        <w:t>Output</w:t>
      </w:r>
      <w:bookmarkEnd w:id="8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9" w:name="_Toc182128356"/>
      <w:r w:rsidRPr="00CF64E0">
        <w:t>Output file subdirectory names</w:t>
      </w:r>
      <w:bookmarkEnd w:id="9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FGDC2ISOCombo_TVBatch.pl </w:t>
      </w:r>
      <w:r w:rsidR="00CF64E0">
        <w:t xml:space="preserve"> will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10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10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r w:rsidR="0029793C">
        <w:t>perl</w:t>
      </w:r>
      <w:proofErr w:type="spell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1" w:name="_Toc182128358"/>
      <w:r w:rsidRPr="00956CAD">
        <w:t>Val</w:t>
      </w:r>
      <w:r>
        <w:t>i</w:t>
      </w:r>
      <w:r w:rsidRPr="00956CAD">
        <w:t>dation Failures</w:t>
      </w:r>
      <w:bookmarkEnd w:id="11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2" w:name="_Toc133803870"/>
      <w:bookmarkStart w:id="13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2"/>
      <w:bookmarkEnd w:id="13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4" w:name="_Toc133803871"/>
    </w:p>
    <w:p w:rsidR="005D18C4" w:rsidRPr="005D18C4" w:rsidRDefault="00DF5718" w:rsidP="002401EB">
      <w:pPr>
        <w:pStyle w:val="Heading1"/>
      </w:pPr>
      <w:bookmarkStart w:id="15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4"/>
      <w:bookmarkEnd w:id="15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6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6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7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7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8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9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8"/>
      <w:bookmarkEnd w:id="19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20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1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20"/>
      <w:bookmarkEnd w:id="21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2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3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2"/>
      <w:bookmarkEnd w:id="23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4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5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4"/>
      <w:bookmarkEnd w:id="25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6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6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09717D" w:rsidRPr="0009717D">
        <w:rPr>
          <w:bCs/>
          <w:sz w:val="20"/>
          <w:szCs w:val="20"/>
        </w:rPr>
        <w:t>GPMS_TVBatchISOCombo_Ver5</w:t>
      </w:r>
      <w:r>
        <w:t>”.</w:t>
      </w:r>
    </w:p>
    <w:p w:rsidR="005C34BF" w:rsidRDefault="005C34BF" w:rsidP="00E86805">
      <w:pPr>
        <w:pStyle w:val="Heading2"/>
      </w:pPr>
      <w:bookmarkStart w:id="27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7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21504">
        <w:rPr>
          <w:lang w:val="nb-NO"/>
        </w:rPr>
        <w:t>/mt/apps/gpms/FGDC2ISO</w:t>
      </w:r>
    </w:p>
    <w:p w:rsidR="0066799D" w:rsidRDefault="0066799D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09717D" w:rsidRPr="0009717D">
        <w:rPr>
          <w:bCs/>
          <w:szCs w:val="48"/>
        </w:rPr>
        <w:t>GPMS_TVBatchISOCombo_Ver5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FGDC2ISO</w:t>
      </w:r>
    </w:p>
    <w:p w:rsidR="002254D9" w:rsidRDefault="002254D9" w:rsidP="002254D9">
      <w:pPr>
        <w:ind w:left="720"/>
      </w:pPr>
      <w:r>
        <w:rPr>
          <w:rFonts w:ascii="Times" w:hAnsi="Times"/>
        </w:rPr>
        <w:t xml:space="preserve">to: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xsl</w:t>
      </w:r>
      <w:proofErr w:type="spellEnd"/>
      <w:r>
        <w:t>/FGDC2ISO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967342" w:rsidRPr="002254D9" w:rsidRDefault="00967342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03B_gmd_parentIdentifier</w:t>
      </w:r>
      <w:r w:rsidR="00C3236F">
        <w:rPr>
          <w:rFonts w:ascii="Times" w:hAnsi="Times"/>
        </w:rPr>
        <w:t>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C3236F" w:rsidRDefault="00C3236F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CI_ResponsibleParty.xsl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6C2A8C" w:rsidRDefault="006C2A8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EA_Citation</w:t>
      </w:r>
      <w:r w:rsidR="00956C21">
        <w:rPr>
          <w:rFonts w:ascii="Times" w:hAnsi="Times"/>
        </w:rPr>
        <w:t>.xsl</w:t>
      </w:r>
    </w:p>
    <w:p w:rsidR="00956C21" w:rsidRDefault="00956C21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EAFileType.xsl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A22AF5" w:rsidRDefault="00A22AF5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>
        <w:rPr>
          <w:rFonts w:ascii="Times" w:hAnsi="Times"/>
        </w:rPr>
        <w:t>MD_MediumFormatCode.xsl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9D" w:rsidRDefault="0066799D">
      <w:r>
        <w:separator/>
      </w:r>
    </w:p>
  </w:endnote>
  <w:endnote w:type="continuationSeparator" w:id="0">
    <w:p w:rsidR="0066799D" w:rsidRDefault="006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Default="0066799D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717D">
      <w:rPr>
        <w:rStyle w:val="PageNumber"/>
        <w:noProof/>
      </w:rPr>
      <w:t>2</w:t>
    </w:r>
    <w:r>
      <w:rPr>
        <w:rStyle w:val="PageNumber"/>
      </w:rPr>
      <w:fldChar w:fldCharType="end"/>
    </w:r>
  </w:p>
  <w:p w:rsidR="0066799D" w:rsidRPr="002B5934" w:rsidRDefault="0066799D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2B5934" w:rsidRDefault="0066799D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9D" w:rsidRDefault="0066799D">
      <w:r>
        <w:separator/>
      </w:r>
    </w:p>
  </w:footnote>
  <w:footnote w:type="continuationSeparator" w:id="0">
    <w:p w:rsidR="0066799D" w:rsidRDefault="0066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153C0D" w:rsidRDefault="0066799D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>
      <w:rPr>
        <w:rFonts w:ascii="Times New Roman" w:hAnsi="Times New Roman"/>
        <w:b w:val="0"/>
        <w:bCs/>
        <w:i/>
        <w:sz w:val="20"/>
      </w:rPr>
      <w:t>GPMS_TVBatchISOCombo_Ver</w:t>
    </w:r>
    <w:r w:rsidR="00EE7477">
      <w:rPr>
        <w:rFonts w:ascii="Times New Roman" w:hAnsi="Times New Roman"/>
        <w:b w:val="0"/>
        <w:bCs/>
        <w:i/>
        <w:sz w:val="20"/>
      </w:rPr>
      <w:t>4</w:t>
    </w:r>
  </w:p>
  <w:p w:rsidR="0066799D" w:rsidRPr="003E6C7D" w:rsidRDefault="0066799D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99D" w:rsidRPr="004E2E56" w:rsidRDefault="0066799D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66799D" w:rsidRPr="004E2E56" w:rsidRDefault="0066799D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78E"/>
    <w:rsid w:val="00935B3D"/>
    <w:rsid w:val="00937917"/>
    <w:rsid w:val="00956C21"/>
    <w:rsid w:val="00956CAD"/>
    <w:rsid w:val="00964EC4"/>
    <w:rsid w:val="00967342"/>
    <w:rsid w:val="00974202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B4D63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2BA96FD0.dotm</Template>
  <TotalTime>6</TotalTime>
  <Pages>15</Pages>
  <Words>2120</Words>
  <Characters>15644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3</cp:revision>
  <cp:lastPrinted>2013-07-15T14:29:00Z</cp:lastPrinted>
  <dcterms:created xsi:type="dcterms:W3CDTF">2013-07-17T17:01:00Z</dcterms:created>
  <dcterms:modified xsi:type="dcterms:W3CDTF">2013-07-19T16:07:00Z</dcterms:modified>
</cp:coreProperties>
</file>